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93" w:rsidRDefault="007E7093" w:rsidP="00B320A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E7093" w:rsidRDefault="007E7093" w:rsidP="00B320A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E7093" w:rsidRDefault="007E7093" w:rsidP="00B320A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E7093" w:rsidRDefault="007E7093" w:rsidP="000E507C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77818">
        <w:rPr>
          <w:rFonts w:ascii="Calibri" w:hAnsi="Calibri" w:cs="Calibri"/>
          <w:sz w:val="22"/>
          <w:szCs w:val="22"/>
          <w:lang w:val="sr-Cyrl-CS"/>
        </w:rPr>
        <w:t xml:space="preserve">На основу члана 137. став 1, 3. и 4. Закона о здравственој заштити  („Службени гласник РС“, број  107/05, 72/09-др.закон, 88/10, 99/10, 57/11, 119/12,45/13-др.закон, 93/14, 96/15 и 106/15), члана 32. став 1. тачка 9. и члана 66. став 3. Закона о локалној самоуправи  („Службени гласник РС“, број 129/07 и 83/14-др.закон), члана 10 став 2, члана 14. и члана 16. став 2. Одлуке о оснивању Апотеке Врање и преузимању оснивачких права над Апотекарском установом Врање  („Службени гласник града Врања“, број </w:t>
      </w:r>
      <w:r>
        <w:rPr>
          <w:rFonts w:ascii="Tahoma" w:hAnsi="Tahoma" w:cs="Tahoma"/>
          <w:sz w:val="20"/>
          <w:szCs w:val="20"/>
          <w:lang w:val="sr-Cyrl-CS"/>
        </w:rPr>
        <w:t>2</w:t>
      </w:r>
      <w:r>
        <w:rPr>
          <w:rFonts w:ascii="Tahoma" w:hAnsi="Tahoma" w:cs="Tahoma"/>
          <w:sz w:val="20"/>
          <w:szCs w:val="20"/>
        </w:rPr>
        <w:t>2/06, 12/09, 26/09-пречишћен текст, 28/15</w:t>
      </w:r>
      <w:r>
        <w:rPr>
          <w:rFonts w:ascii="Tahoma" w:hAnsi="Tahoma" w:cs="Tahoma"/>
          <w:sz w:val="20"/>
          <w:szCs w:val="20"/>
          <w:lang w:val="sr-Cyrl-CS"/>
        </w:rPr>
        <w:t xml:space="preserve">), члана 32. став 1. тачка 10. Статута града Врања  („Службени гласник града Врања“, 3/17-пречишћен текст и 8/17), Скупштина града Врања, на седници одржаној </w:t>
      </w:r>
      <w:r>
        <w:rPr>
          <w:rFonts w:ascii="Tahoma" w:hAnsi="Tahoma" w:cs="Tahoma"/>
          <w:sz w:val="20"/>
          <w:szCs w:val="20"/>
        </w:rPr>
        <w:t>13.06.2017.</w:t>
      </w:r>
      <w:r>
        <w:rPr>
          <w:rFonts w:ascii="Tahoma" w:hAnsi="Tahoma" w:cs="Tahoma"/>
          <w:sz w:val="20"/>
          <w:szCs w:val="20"/>
          <w:lang w:val="sr-Cyrl-CS"/>
        </w:rPr>
        <w:t xml:space="preserve"> године, донела је </w:t>
      </w:r>
    </w:p>
    <w:p w:rsidR="007E7093" w:rsidRPr="00677818" w:rsidRDefault="007E7093" w:rsidP="00B320A2">
      <w:pPr>
        <w:ind w:firstLine="720"/>
        <w:jc w:val="both"/>
        <w:rPr>
          <w:rFonts w:ascii="Calibri" w:hAnsi="Calibri" w:cs="Calibri"/>
          <w:sz w:val="22"/>
          <w:szCs w:val="22"/>
          <w:lang w:val="sr-Cyrl-CS"/>
        </w:rPr>
      </w:pPr>
    </w:p>
    <w:p w:rsidR="007E7093" w:rsidRPr="00677818" w:rsidRDefault="007E7093" w:rsidP="00B320A2">
      <w:pPr>
        <w:jc w:val="both"/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jc w:val="both"/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 w:rsidRPr="00677818">
        <w:rPr>
          <w:rFonts w:ascii="Calibri" w:hAnsi="Calibri" w:cs="Calibri"/>
          <w:b/>
          <w:sz w:val="22"/>
          <w:szCs w:val="22"/>
          <w:lang w:val="sr-Cyrl-CS"/>
        </w:rPr>
        <w:t xml:space="preserve">Р Е  Ш Е Њ Е </w:t>
      </w: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 w:rsidRPr="00677818">
        <w:rPr>
          <w:rFonts w:ascii="Calibri" w:hAnsi="Calibri" w:cs="Calibri"/>
          <w:b/>
          <w:sz w:val="22"/>
          <w:szCs w:val="22"/>
          <w:lang w:val="sr-Cyrl-CS"/>
        </w:rPr>
        <w:t xml:space="preserve">   О РАЗРЕШЕЊУ ЧЛАНА </w:t>
      </w: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 w:rsidRPr="00677818">
        <w:rPr>
          <w:rFonts w:ascii="Calibri" w:hAnsi="Calibri" w:cs="Calibri"/>
          <w:b/>
          <w:sz w:val="22"/>
          <w:szCs w:val="22"/>
          <w:lang w:val="sr-Cyrl-CS"/>
        </w:rPr>
        <w:t xml:space="preserve">УПРАВНОГ ОДБОРА </w:t>
      </w:r>
      <w:r>
        <w:rPr>
          <w:rFonts w:ascii="Calibri" w:hAnsi="Calibri" w:cs="Calibri"/>
          <w:b/>
          <w:sz w:val="22"/>
          <w:szCs w:val="22"/>
          <w:lang w:val="sr-Cyrl-CS"/>
        </w:rPr>
        <w:t>ЗУ -АПОТЕКА</w:t>
      </w:r>
      <w:r w:rsidRPr="00677818">
        <w:rPr>
          <w:rFonts w:ascii="Calibri" w:hAnsi="Calibri" w:cs="Calibri"/>
          <w:b/>
          <w:sz w:val="22"/>
          <w:szCs w:val="22"/>
          <w:lang w:val="sr-Cyrl-CS"/>
        </w:rPr>
        <w:t xml:space="preserve"> ВРАЊЕ</w:t>
      </w:r>
    </w:p>
    <w:p w:rsidR="007E7093" w:rsidRPr="00677818" w:rsidRDefault="007E7093" w:rsidP="00B320A2">
      <w:pPr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 w:rsidRPr="00677818">
        <w:rPr>
          <w:rFonts w:ascii="Calibri" w:hAnsi="Calibri" w:cs="Calibri"/>
          <w:b/>
          <w:sz w:val="22"/>
          <w:szCs w:val="22"/>
          <w:lang w:val="sr-Latn-CS"/>
        </w:rPr>
        <w:t>I</w:t>
      </w:r>
    </w:p>
    <w:p w:rsidR="007E7093" w:rsidRPr="00677818" w:rsidRDefault="007E7093" w:rsidP="00B320A2">
      <w:pPr>
        <w:jc w:val="both"/>
        <w:rPr>
          <w:rFonts w:ascii="Calibri" w:hAnsi="Calibri" w:cs="Calibri"/>
          <w:sz w:val="22"/>
          <w:szCs w:val="22"/>
          <w:lang w:val="sr-Cyrl-CS"/>
        </w:rPr>
      </w:pPr>
      <w:r w:rsidRPr="00677818">
        <w:rPr>
          <w:rFonts w:ascii="Calibri" w:hAnsi="Calibri" w:cs="Calibri"/>
          <w:sz w:val="22"/>
          <w:szCs w:val="22"/>
          <w:lang w:val="sr-Cyrl-CS"/>
        </w:rPr>
        <w:tab/>
        <w:t xml:space="preserve">Разрешава се </w:t>
      </w:r>
      <w:r>
        <w:rPr>
          <w:rFonts w:ascii="Calibri" w:hAnsi="Calibri" w:cs="Calibri"/>
          <w:sz w:val="22"/>
          <w:szCs w:val="22"/>
          <w:lang w:val="sr-Cyrl-CS"/>
        </w:rPr>
        <w:t>Ирена Тасић, др рачунарских наука ЗУ-Апотека Врање</w:t>
      </w:r>
      <w:r w:rsidRPr="00677818">
        <w:rPr>
          <w:rFonts w:ascii="Calibri" w:hAnsi="Calibri" w:cs="Calibri"/>
          <w:sz w:val="22"/>
          <w:szCs w:val="22"/>
          <w:lang w:val="sr-Cyrl-CS"/>
        </w:rPr>
        <w:t xml:space="preserve">, </w:t>
      </w:r>
      <w:r>
        <w:rPr>
          <w:rFonts w:ascii="Calibri" w:hAnsi="Calibri" w:cs="Calibri"/>
          <w:sz w:val="22"/>
          <w:szCs w:val="22"/>
          <w:lang w:val="sr-Cyrl-CS"/>
        </w:rPr>
        <w:t xml:space="preserve">дужности члана Управног одбора </w:t>
      </w:r>
      <w:r w:rsidRPr="00677818">
        <w:rPr>
          <w:rFonts w:ascii="Calibri" w:hAnsi="Calibri" w:cs="Calibri"/>
          <w:sz w:val="22"/>
          <w:szCs w:val="22"/>
          <w:lang w:val="sr-Cyrl-CS"/>
        </w:rPr>
        <w:t>пре исте</w:t>
      </w:r>
      <w:r>
        <w:rPr>
          <w:rFonts w:ascii="Calibri" w:hAnsi="Calibri" w:cs="Calibri"/>
          <w:sz w:val="22"/>
          <w:szCs w:val="22"/>
          <w:lang w:val="sr-Cyrl-CS"/>
        </w:rPr>
        <w:t>ка времена на које је именована, престанком основа по којем је именована у Управни одбор ове здравствене установе из реда запослених.</w:t>
      </w:r>
    </w:p>
    <w:p w:rsidR="007E7093" w:rsidRPr="00677818" w:rsidRDefault="007E7093" w:rsidP="00B320A2">
      <w:pPr>
        <w:jc w:val="both"/>
        <w:rPr>
          <w:rFonts w:ascii="Calibri" w:hAnsi="Calibri" w:cs="Calibri"/>
          <w:sz w:val="22"/>
          <w:szCs w:val="22"/>
          <w:lang w:val="sr-Cyrl-CS"/>
        </w:rPr>
      </w:pPr>
    </w:p>
    <w:p w:rsidR="007E7093" w:rsidRPr="00677818" w:rsidRDefault="007E7093" w:rsidP="00B320A2">
      <w:pPr>
        <w:jc w:val="both"/>
        <w:rPr>
          <w:rFonts w:ascii="Calibri" w:hAnsi="Calibri" w:cs="Calibri"/>
          <w:b/>
          <w:sz w:val="22"/>
          <w:szCs w:val="22"/>
        </w:rPr>
      </w:pP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 w:rsidRPr="00677818">
        <w:rPr>
          <w:rFonts w:ascii="Calibri" w:hAnsi="Calibri" w:cs="Calibri"/>
          <w:b/>
          <w:sz w:val="22"/>
          <w:szCs w:val="22"/>
          <w:lang w:val="sr-Latn-CS"/>
        </w:rPr>
        <w:t>II</w:t>
      </w:r>
    </w:p>
    <w:p w:rsidR="007E7093" w:rsidRPr="00677818" w:rsidRDefault="007E7093" w:rsidP="00393149">
      <w:pPr>
        <w:jc w:val="both"/>
        <w:rPr>
          <w:rFonts w:ascii="Calibri" w:hAnsi="Calibri" w:cs="Calibri"/>
          <w:sz w:val="22"/>
          <w:szCs w:val="22"/>
          <w:lang w:val="sr-Cyrl-CS"/>
        </w:rPr>
      </w:pPr>
      <w:r w:rsidRPr="00677818">
        <w:rPr>
          <w:rFonts w:ascii="Calibri" w:hAnsi="Calibri" w:cs="Calibri"/>
          <w:sz w:val="22"/>
          <w:szCs w:val="22"/>
          <w:lang w:val="sr-Cyrl-CS"/>
        </w:rPr>
        <w:tab/>
        <w:t>Решење  ступа на снагу даном доношења.</w:t>
      </w:r>
    </w:p>
    <w:p w:rsidR="007E7093" w:rsidRPr="00677818" w:rsidRDefault="007E7093" w:rsidP="00393149">
      <w:pPr>
        <w:jc w:val="both"/>
        <w:rPr>
          <w:rFonts w:ascii="Calibri" w:hAnsi="Calibri" w:cs="Calibri"/>
          <w:sz w:val="22"/>
          <w:szCs w:val="22"/>
          <w:lang w:val="sr-Cyrl-CS"/>
        </w:rPr>
      </w:pP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 w:rsidRPr="00677818">
        <w:rPr>
          <w:rFonts w:ascii="Calibri" w:hAnsi="Calibri" w:cs="Calibri"/>
          <w:b/>
          <w:sz w:val="22"/>
          <w:szCs w:val="22"/>
          <w:lang w:val="sr-Latn-CS"/>
        </w:rPr>
        <w:t>III</w:t>
      </w:r>
    </w:p>
    <w:p w:rsidR="007E7093" w:rsidRPr="00677818" w:rsidRDefault="007E7093" w:rsidP="00393149">
      <w:pPr>
        <w:jc w:val="both"/>
        <w:rPr>
          <w:rFonts w:ascii="Calibri" w:hAnsi="Calibri" w:cs="Calibri"/>
          <w:sz w:val="22"/>
          <w:szCs w:val="22"/>
          <w:lang w:val="sr-Cyrl-CS"/>
        </w:rPr>
      </w:pPr>
      <w:r w:rsidRPr="00677818">
        <w:rPr>
          <w:rFonts w:ascii="Calibri" w:hAnsi="Calibri" w:cs="Calibri"/>
          <w:sz w:val="22"/>
          <w:szCs w:val="22"/>
          <w:lang w:val="sr-Cyrl-CS"/>
        </w:rPr>
        <w:tab/>
        <w:t>Решење  објавити у „Службеном гласнику  града Врања“.</w:t>
      </w:r>
    </w:p>
    <w:p w:rsidR="007E7093" w:rsidRPr="00677818" w:rsidRDefault="007E7093" w:rsidP="00B320A2">
      <w:pPr>
        <w:jc w:val="both"/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jc w:val="both"/>
        <w:rPr>
          <w:rFonts w:ascii="Calibri" w:hAnsi="Calibri" w:cs="Calibri"/>
          <w:b/>
          <w:sz w:val="22"/>
          <w:szCs w:val="22"/>
        </w:rPr>
      </w:pPr>
    </w:p>
    <w:p w:rsidR="007E7093" w:rsidRPr="00677818" w:rsidRDefault="007E7093" w:rsidP="00B320A2">
      <w:pPr>
        <w:jc w:val="both"/>
        <w:rPr>
          <w:rFonts w:ascii="Calibri" w:hAnsi="Calibri" w:cs="Calibri"/>
          <w:b/>
          <w:sz w:val="22"/>
          <w:szCs w:val="22"/>
        </w:rPr>
      </w:pP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 w:rsidRPr="00677818">
        <w:rPr>
          <w:rFonts w:ascii="Calibri" w:hAnsi="Calibri" w:cs="Calibri"/>
          <w:b/>
          <w:sz w:val="22"/>
          <w:szCs w:val="22"/>
          <w:lang w:val="sr-Cyrl-CS"/>
        </w:rPr>
        <w:t>СКУПШТИНА ГРАДА ВРАЊА</w:t>
      </w:r>
    </w:p>
    <w:p w:rsidR="007E7093" w:rsidRPr="00ED2BC9" w:rsidRDefault="007E7093" w:rsidP="00B320A2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13. 06. 2017</w:t>
      </w:r>
      <w:r>
        <w:rPr>
          <w:rFonts w:ascii="Calibri" w:hAnsi="Calibri" w:cs="Calibri"/>
          <w:b/>
          <w:sz w:val="22"/>
          <w:szCs w:val="22"/>
          <w:lang w:val="sr-Cyrl-CS"/>
        </w:rPr>
        <w:t>.године, број:</w:t>
      </w:r>
      <w:r>
        <w:rPr>
          <w:rFonts w:ascii="Calibri" w:hAnsi="Calibri" w:cs="Calibri"/>
          <w:b/>
          <w:sz w:val="22"/>
          <w:szCs w:val="22"/>
        </w:rPr>
        <w:t xml:space="preserve"> 02-102/2017-10</w:t>
      </w: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rPr>
          <w:rFonts w:ascii="Calibri" w:hAnsi="Calibri" w:cs="Calibri"/>
          <w:b/>
          <w:sz w:val="22"/>
          <w:szCs w:val="22"/>
          <w:lang w:val="sr-Cyrl-CS"/>
        </w:rPr>
      </w:pPr>
    </w:p>
    <w:p w:rsidR="007E7093" w:rsidRPr="00677818" w:rsidRDefault="007E7093" w:rsidP="00B320A2">
      <w:pPr>
        <w:jc w:val="both"/>
        <w:rPr>
          <w:rFonts w:ascii="Calibri" w:hAnsi="Calibri" w:cs="Calibri"/>
          <w:b/>
          <w:sz w:val="22"/>
          <w:szCs w:val="22"/>
          <w:lang w:val="sr-Cyrl-CS"/>
        </w:rPr>
      </w:pPr>
      <w:r w:rsidRPr="00677818">
        <w:rPr>
          <w:rFonts w:ascii="Calibri" w:hAnsi="Calibri" w:cs="Calibri"/>
          <w:b/>
          <w:sz w:val="22"/>
          <w:szCs w:val="22"/>
          <w:lang w:val="sr-Cyrl-CS"/>
        </w:rPr>
        <w:t xml:space="preserve">            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  <w:lang w:val="sr-Cyrl-CS"/>
        </w:rPr>
        <w:t xml:space="preserve">                        </w:t>
      </w:r>
      <w:r w:rsidRPr="00677818">
        <w:rPr>
          <w:rFonts w:ascii="Calibri" w:hAnsi="Calibri" w:cs="Calibri"/>
          <w:b/>
          <w:sz w:val="22"/>
          <w:szCs w:val="22"/>
          <w:lang w:val="sr-Cyrl-CS"/>
        </w:rPr>
        <w:t xml:space="preserve">  ПРЕДСЕДНИК СКУПШТИНЕ</w:t>
      </w:r>
    </w:p>
    <w:p w:rsidR="007E7093" w:rsidRDefault="007E7093" w:rsidP="000E507C">
      <w:pPr>
        <w:jc w:val="both"/>
        <w:rPr>
          <w:rFonts w:ascii="Calibri" w:hAnsi="Calibri" w:cs="Calibri"/>
          <w:b/>
          <w:sz w:val="22"/>
          <w:szCs w:val="22"/>
        </w:rPr>
      </w:pPr>
      <w:r w:rsidRPr="00677818">
        <w:rPr>
          <w:rFonts w:ascii="Calibri" w:hAnsi="Calibri" w:cs="Calibri"/>
          <w:b/>
          <w:sz w:val="22"/>
          <w:szCs w:val="22"/>
          <w:lang w:val="sr-Cyrl-CS"/>
        </w:rPr>
        <w:t xml:space="preserve">                                                           </w:t>
      </w:r>
      <w:r w:rsidRPr="00677818">
        <w:rPr>
          <w:rFonts w:ascii="Calibri" w:hAnsi="Calibri" w:cs="Calibri"/>
          <w:b/>
          <w:sz w:val="22"/>
          <w:szCs w:val="22"/>
        </w:rPr>
        <w:t xml:space="preserve">                             </w:t>
      </w:r>
      <w:r>
        <w:rPr>
          <w:rFonts w:ascii="Calibri" w:hAnsi="Calibri" w:cs="Calibri"/>
          <w:b/>
          <w:sz w:val="22"/>
          <w:szCs w:val="22"/>
        </w:rPr>
        <w:t xml:space="preserve">                  </w:t>
      </w:r>
      <w:r w:rsidRPr="00677818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     </w:t>
      </w:r>
      <w:r w:rsidRPr="00677818">
        <w:rPr>
          <w:rFonts w:ascii="Calibri" w:hAnsi="Calibri" w:cs="Calibri"/>
          <w:b/>
          <w:sz w:val="22"/>
          <w:szCs w:val="22"/>
        </w:rPr>
        <w:t xml:space="preserve"> </w:t>
      </w:r>
      <w:r w:rsidRPr="00677818">
        <w:rPr>
          <w:rFonts w:ascii="Calibri" w:hAnsi="Calibri" w:cs="Calibri"/>
          <w:b/>
          <w:sz w:val="22"/>
          <w:szCs w:val="22"/>
          <w:lang w:val="sr-Cyrl-CS"/>
        </w:rPr>
        <w:t>Дејан Тричковић</w:t>
      </w:r>
      <w:r w:rsidRPr="00677818">
        <w:rPr>
          <w:rFonts w:ascii="Calibri" w:hAnsi="Calibri" w:cs="Calibri"/>
          <w:b/>
          <w:sz w:val="22"/>
          <w:szCs w:val="22"/>
        </w:rPr>
        <w:t>, спец.двм</w:t>
      </w:r>
      <w:r>
        <w:rPr>
          <w:rFonts w:ascii="Calibri" w:hAnsi="Calibri" w:cs="Calibri"/>
          <w:b/>
          <w:sz w:val="22"/>
          <w:szCs w:val="22"/>
        </w:rPr>
        <w:t>, с.р.</w:t>
      </w:r>
    </w:p>
    <w:p w:rsidR="007E7093" w:rsidRDefault="007E7093" w:rsidP="000E507C">
      <w:pPr>
        <w:jc w:val="both"/>
        <w:rPr>
          <w:rFonts w:ascii="Calibri" w:hAnsi="Calibri" w:cs="Calibri"/>
          <w:b/>
          <w:sz w:val="22"/>
          <w:szCs w:val="22"/>
        </w:rPr>
      </w:pPr>
    </w:p>
    <w:p w:rsidR="007E7093" w:rsidRDefault="007E7093" w:rsidP="000E507C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 w:cs="Calibri"/>
          <w:b/>
          <w:sz w:val="22"/>
          <w:szCs w:val="22"/>
        </w:rPr>
        <w:t>ТАЧНОСТ ПРЕПИСА ОВЕРАВА:                                                               СЕКРЕТАР СКУПШТИНЕ</w:t>
      </w:r>
    </w:p>
    <w:p w:rsidR="007E7093" w:rsidRDefault="007E7093" w:rsidP="00B320A2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Марко Тричковић</w:t>
      </w:r>
    </w:p>
    <w:p w:rsidR="007E7093" w:rsidRDefault="007E7093" w:rsidP="00B320A2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/>
    <w:p w:rsidR="007E7093" w:rsidRDefault="007E7093"/>
    <w:p w:rsidR="007E7093" w:rsidRDefault="007E7093"/>
    <w:p w:rsidR="007E7093" w:rsidRDefault="007E7093"/>
    <w:p w:rsidR="007E7093" w:rsidRDefault="007E7093"/>
    <w:p w:rsidR="007E7093" w:rsidRDefault="007E7093"/>
    <w:p w:rsidR="007E7093" w:rsidRDefault="007E7093"/>
    <w:p w:rsidR="007E7093" w:rsidRDefault="007E7093"/>
    <w:p w:rsidR="007E7093" w:rsidRPr="00E534E2" w:rsidRDefault="007E7093"/>
    <w:p w:rsidR="007E7093" w:rsidRDefault="007E7093" w:rsidP="0039314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E7093" w:rsidRDefault="007E7093" w:rsidP="0039314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E7093" w:rsidRDefault="007E7093" w:rsidP="0039314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E7093" w:rsidRDefault="007E7093" w:rsidP="0039314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137. став 1, 3. и 4. Закона о здравственој заштити  („Службени гласник РС“, број  107/05, 72/09-др.закон, 88/10, 99/10, 57/11, 119/12,45/13-др.закон, 93/14, 96/15 и 106/15), члана 32. став 1. тачка 9. и члана 66. став 3. Закона о локалној самоуправи  („Службени гласник РС“, број 129/07 и 83/14-др.закон), члана 10 став 2, члана 14. и члана 16. став 2. Одлуке о оснивању Апотеке Врање и преузимању оснивачких права над Апотекарском установом Врање  („Службени гласник града Врања“, број 2</w:t>
      </w:r>
      <w:r>
        <w:rPr>
          <w:rFonts w:ascii="Tahoma" w:hAnsi="Tahoma" w:cs="Tahoma"/>
          <w:sz w:val="20"/>
          <w:szCs w:val="20"/>
        </w:rPr>
        <w:t>2/06, 12/09, 26/09-пречишћен текст, 28/15</w:t>
      </w:r>
      <w:r>
        <w:rPr>
          <w:rFonts w:ascii="Tahoma" w:hAnsi="Tahoma" w:cs="Tahoma"/>
          <w:sz w:val="20"/>
          <w:szCs w:val="20"/>
          <w:lang w:val="sr-Cyrl-CS"/>
        </w:rPr>
        <w:t xml:space="preserve">), члана 32. став 1. тачка 10. Статута града Врања  („Службени гласник града Врања“, 3/17-пречишћен текст и 8/17), Скупштина града Врања, на седници одржаној </w:t>
      </w:r>
      <w:r>
        <w:rPr>
          <w:rFonts w:ascii="Tahoma" w:hAnsi="Tahoma" w:cs="Tahoma"/>
          <w:sz w:val="20"/>
          <w:szCs w:val="20"/>
        </w:rPr>
        <w:t>13.06.2017.</w:t>
      </w:r>
      <w:r>
        <w:rPr>
          <w:rFonts w:ascii="Tahoma" w:hAnsi="Tahoma" w:cs="Tahoma"/>
          <w:sz w:val="20"/>
          <w:szCs w:val="20"/>
          <w:lang w:val="sr-Cyrl-CS"/>
        </w:rPr>
        <w:t xml:space="preserve">године, донела је </w:t>
      </w: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О ИЗМЕНИ РЕШЕЊА О ИМЕНОВАЊУ ПРЕДСЕДНИКА И ЧЛАНОВА </w:t>
      </w: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УПРАВНОГ ОДБОРА АПОТЕКЕ ВРАЊЕ</w:t>
      </w: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7E7093" w:rsidRDefault="007E7093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именовању председника и чланова Управног одбора Апотеке Врање („Службени гласник града Врања“, број 24/16 и 35716), у чл. 1, у одељку: „Чланови“, у тач. 2, мења се и гласи:</w:t>
      </w:r>
    </w:p>
    <w:p w:rsidR="007E7093" w:rsidRDefault="007E7093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„ 3. Данијела Марјановић, дипл.фармацеут из Врања, представник запослених“.</w:t>
      </w:r>
    </w:p>
    <w:p w:rsidR="007E7093" w:rsidRDefault="007E7093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7E7093" w:rsidRDefault="007E7093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ab/>
        <w:t xml:space="preserve">Мандат новоименованог члана Управног одбора траје до истека мандата Управног одбора Апотеке Врање, који је именован Решењем Скупштине града Врања, број: </w:t>
      </w:r>
      <w:r w:rsidRPr="00393149">
        <w:rPr>
          <w:rFonts w:ascii="Tahoma" w:hAnsi="Tahoma" w:cs="Tahoma"/>
          <w:sz w:val="20"/>
          <w:szCs w:val="20"/>
          <w:lang w:val="sr-Cyrl-CS"/>
        </w:rPr>
        <w:t>02-208/2016-13</w:t>
      </w:r>
      <w:r>
        <w:rPr>
          <w:rFonts w:ascii="Tahoma" w:hAnsi="Tahoma" w:cs="Tahoma"/>
          <w:sz w:val="20"/>
          <w:szCs w:val="20"/>
          <w:lang w:val="sr-Cyrl-CS"/>
        </w:rPr>
        <w:t xml:space="preserve"> од 21.07.2016.године („Службени гласник града Врања“, број 24/16).</w:t>
      </w:r>
    </w:p>
    <w:p w:rsidR="007E7093" w:rsidRDefault="007E7093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7E7093" w:rsidRDefault="007E7093" w:rsidP="0039314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 и  објавиће се у „Службеном гласнику  града Врања“.</w:t>
      </w: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Pr="00F93DBC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Pr="00393149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7E7093" w:rsidRPr="00ED2BC9" w:rsidRDefault="007E7093" w:rsidP="0039314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13. 06. 2017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.године, број: </w:t>
      </w:r>
      <w:r>
        <w:rPr>
          <w:rFonts w:ascii="Tahoma" w:hAnsi="Tahoma" w:cs="Tahoma"/>
          <w:b/>
          <w:sz w:val="20"/>
          <w:szCs w:val="20"/>
        </w:rPr>
        <w:t>02-103/2017-10</w:t>
      </w: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              ПРЕДСЕДНИК СКУПШТИНЕ</w:t>
      </w:r>
    </w:p>
    <w:p w:rsidR="007E7093" w:rsidRPr="008B42F9" w:rsidRDefault="007E7093" w:rsidP="00DD51B4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>Дејан Тричковић</w:t>
      </w:r>
      <w:r>
        <w:rPr>
          <w:rFonts w:ascii="Tahoma" w:hAnsi="Tahoma" w:cs="Tahoma"/>
          <w:b/>
          <w:sz w:val="20"/>
          <w:szCs w:val="20"/>
        </w:rPr>
        <w:t>, спец.двм, с.р.</w:t>
      </w:r>
    </w:p>
    <w:p w:rsidR="007E7093" w:rsidRDefault="007E7093" w:rsidP="00DD51B4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Pr="00395928" w:rsidRDefault="007E7093" w:rsidP="00DD51B4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8B42F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 w:cs="Calibri"/>
          <w:b/>
          <w:sz w:val="22"/>
          <w:szCs w:val="22"/>
        </w:rPr>
        <w:t>ТАЧНОСТ ПРЕПИСА ОВЕРАВА:                                                           СЕКРЕТАР СКУПШТИНЕ</w:t>
      </w:r>
    </w:p>
    <w:p w:rsidR="007E7093" w:rsidRDefault="007E7093" w:rsidP="008B42F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Марко Тричковић</w:t>
      </w:r>
    </w:p>
    <w:p w:rsidR="007E7093" w:rsidRDefault="007E7093" w:rsidP="008B42F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>
      <w:pPr>
        <w:jc w:val="both"/>
        <w:rPr>
          <w:rFonts w:ascii="Tahoma" w:hAnsi="Tahoma" w:cs="Tahoma"/>
          <w:b/>
          <w:sz w:val="20"/>
          <w:szCs w:val="20"/>
        </w:rPr>
      </w:pPr>
    </w:p>
    <w:p w:rsidR="007E7093" w:rsidRDefault="007E7093" w:rsidP="00393149"/>
    <w:p w:rsidR="007E7093" w:rsidRDefault="007E7093"/>
    <w:p w:rsidR="007E7093" w:rsidRDefault="007E7093"/>
    <w:p w:rsidR="007E7093" w:rsidRPr="00393149" w:rsidRDefault="007E7093"/>
    <w:sectPr w:rsidR="007E7093" w:rsidRPr="00393149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0A2"/>
    <w:rsid w:val="000D5D48"/>
    <w:rsid w:val="000E507C"/>
    <w:rsid w:val="001173B2"/>
    <w:rsid w:val="001B57E4"/>
    <w:rsid w:val="001C3C5E"/>
    <w:rsid w:val="001C7E8C"/>
    <w:rsid w:val="00220AF6"/>
    <w:rsid w:val="0029298C"/>
    <w:rsid w:val="00393149"/>
    <w:rsid w:val="00395928"/>
    <w:rsid w:val="00576170"/>
    <w:rsid w:val="00602B96"/>
    <w:rsid w:val="00677818"/>
    <w:rsid w:val="00762C5E"/>
    <w:rsid w:val="007E7093"/>
    <w:rsid w:val="008326F9"/>
    <w:rsid w:val="008B0B84"/>
    <w:rsid w:val="008B42F9"/>
    <w:rsid w:val="00981333"/>
    <w:rsid w:val="009C65B3"/>
    <w:rsid w:val="00B320A2"/>
    <w:rsid w:val="00B344ED"/>
    <w:rsid w:val="00B34B8B"/>
    <w:rsid w:val="00B60B5C"/>
    <w:rsid w:val="00B8194A"/>
    <w:rsid w:val="00C83E5A"/>
    <w:rsid w:val="00D534A9"/>
    <w:rsid w:val="00DD51B4"/>
    <w:rsid w:val="00E534E2"/>
    <w:rsid w:val="00EB6EF9"/>
    <w:rsid w:val="00ED2BC9"/>
    <w:rsid w:val="00EF3C14"/>
    <w:rsid w:val="00F20F92"/>
    <w:rsid w:val="00F25529"/>
    <w:rsid w:val="00F263D1"/>
    <w:rsid w:val="00F93DBC"/>
    <w:rsid w:val="00FA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0A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3</Pages>
  <Words>559</Words>
  <Characters>3187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20</cp:revision>
  <cp:lastPrinted>2017-06-14T07:17:00Z</cp:lastPrinted>
  <dcterms:created xsi:type="dcterms:W3CDTF">2016-12-14T09:38:00Z</dcterms:created>
  <dcterms:modified xsi:type="dcterms:W3CDTF">2017-06-14T10:32:00Z</dcterms:modified>
</cp:coreProperties>
</file>